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6983" w14:textId="77777777" w:rsidR="00923A34" w:rsidRDefault="00ED28C1" w:rsidP="000B3866">
      <w:pPr>
        <w:pStyle w:val="BodyText"/>
        <w:kinsoku w:val="0"/>
        <w:overflowPunct w:val="0"/>
        <w:ind w:left="0"/>
        <w:rPr>
          <w:sz w:val="24"/>
          <w:szCs w:val="24"/>
        </w:rPr>
      </w:pPr>
      <w:r w:rsidRPr="2E92A832">
        <w:rPr>
          <w:b/>
          <w:bCs/>
          <w:sz w:val="24"/>
          <w:szCs w:val="24"/>
        </w:rPr>
        <w:t>Letter of Support</w:t>
      </w:r>
      <w:r w:rsidR="0050785D" w:rsidRPr="2E92A832">
        <w:rPr>
          <w:sz w:val="24"/>
          <w:szCs w:val="24"/>
        </w:rPr>
        <w:t xml:space="preserve"> – </w:t>
      </w:r>
      <w:r w:rsidR="6FF85F18" w:rsidRPr="2E92A832">
        <w:rPr>
          <w:sz w:val="24"/>
          <w:szCs w:val="24"/>
        </w:rPr>
        <w:t xml:space="preserve">Working Wonders </w:t>
      </w:r>
      <w:r w:rsidR="0050785D" w:rsidRPr="2E92A832">
        <w:rPr>
          <w:sz w:val="24"/>
          <w:szCs w:val="24"/>
        </w:rPr>
        <w:t xml:space="preserve">Funding Request for </w:t>
      </w:r>
      <w:r w:rsidR="00E47F49" w:rsidRPr="2E92A832">
        <w:rPr>
          <w:sz w:val="24"/>
          <w:szCs w:val="24"/>
        </w:rPr>
        <w:t>Queensland</w:t>
      </w:r>
      <w:r w:rsidR="0050785D" w:rsidRPr="2E92A832">
        <w:rPr>
          <w:sz w:val="24"/>
          <w:szCs w:val="24"/>
        </w:rPr>
        <w:t xml:space="preserve"> </w:t>
      </w:r>
    </w:p>
    <w:p w14:paraId="14A61226" w14:textId="1CC4BFC8" w:rsidR="00ED28C1" w:rsidRPr="00A11AD0" w:rsidRDefault="0050785D" w:rsidP="000B3866">
      <w:pPr>
        <w:pStyle w:val="BodyText"/>
        <w:kinsoku w:val="0"/>
        <w:overflowPunct w:val="0"/>
        <w:ind w:left="0"/>
        <w:rPr>
          <w:sz w:val="24"/>
          <w:szCs w:val="24"/>
        </w:rPr>
      </w:pPr>
      <w:r w:rsidRPr="2E92A832">
        <w:rPr>
          <w:sz w:val="24"/>
          <w:szCs w:val="24"/>
        </w:rPr>
        <w:t>Children’s Hospital, CHQ’s Child and Youth Community Health Service, CHQ’s Connected Care Program and CHQ’s Child and Youth Mental Health Service</w:t>
      </w:r>
    </w:p>
    <w:p w14:paraId="316D9D08" w14:textId="60656E5B" w:rsidR="004B67CA" w:rsidRPr="00C817F7" w:rsidRDefault="004B67CA" w:rsidP="004B67CA">
      <w:pPr>
        <w:tabs>
          <w:tab w:val="left" w:pos="8305"/>
        </w:tabs>
        <w:rPr>
          <w:b/>
        </w:rPr>
      </w:pPr>
      <w:r w:rsidRPr="00C817F7">
        <w:rPr>
          <w:b/>
        </w:rPr>
        <w:t xml:space="preserve">Part A:  </w:t>
      </w:r>
      <w:r w:rsidRPr="00E67152">
        <w:rPr>
          <w:b/>
          <w:u w:val="single"/>
        </w:rPr>
        <w:t>To be completed by the Applicant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7470"/>
      </w:tblGrid>
      <w:tr w:rsidR="0010116F" w:rsidRPr="00D64B13" w14:paraId="14A6122C" w14:textId="77777777" w:rsidTr="488C4155">
        <w:trPr>
          <w:trHeight w:val="498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122A" w14:textId="52010B77" w:rsidR="0010116F" w:rsidRPr="001E048E" w:rsidRDefault="0010116F" w:rsidP="0050785D">
            <w:pPr>
              <w:pStyle w:val="TableParagraph"/>
              <w:kinsoku w:val="0"/>
              <w:overflowPunct w:val="0"/>
              <w:spacing w:line="247" w:lineRule="exact"/>
              <w:ind w:left="104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501178">
              <w:rPr>
                <w:rFonts w:ascii="Arial" w:hAnsi="Arial" w:cs="Arial"/>
                <w:b/>
                <w:bCs/>
                <w:spacing w:val="-11"/>
                <w:sz w:val="20"/>
                <w:szCs w:val="22"/>
              </w:rPr>
              <w:t>A</w:t>
            </w:r>
            <w:r w:rsidRPr="00501178">
              <w:rPr>
                <w:rFonts w:ascii="Arial" w:hAnsi="Arial" w:cs="Arial"/>
                <w:b/>
                <w:bCs/>
                <w:spacing w:val="-6"/>
                <w:sz w:val="20"/>
                <w:szCs w:val="22"/>
              </w:rPr>
              <w:t>pp</w:t>
            </w:r>
            <w:r w:rsidRPr="00501178">
              <w:rPr>
                <w:rFonts w:ascii="Arial" w:hAnsi="Arial" w:cs="Arial"/>
                <w:b/>
                <w:bCs/>
                <w:spacing w:val="-7"/>
                <w:sz w:val="20"/>
                <w:szCs w:val="22"/>
              </w:rPr>
              <w:t>li</w:t>
            </w:r>
            <w:r w:rsidRPr="00501178">
              <w:rPr>
                <w:rFonts w:ascii="Arial" w:hAnsi="Arial" w:cs="Arial"/>
                <w:b/>
                <w:bCs/>
                <w:spacing w:val="-6"/>
                <w:sz w:val="20"/>
                <w:szCs w:val="22"/>
              </w:rPr>
              <w:t>c</w:t>
            </w:r>
            <w:r w:rsidRPr="00501178">
              <w:rPr>
                <w:rFonts w:ascii="Arial" w:hAnsi="Arial" w:cs="Arial"/>
                <w:b/>
                <w:bCs/>
                <w:spacing w:val="-8"/>
                <w:sz w:val="20"/>
                <w:szCs w:val="22"/>
              </w:rPr>
              <w:t>an</w:t>
            </w:r>
            <w:r w:rsidRPr="00501178">
              <w:rPr>
                <w:rFonts w:ascii="Arial" w:hAnsi="Arial" w:cs="Arial"/>
                <w:b/>
                <w:bCs/>
                <w:sz w:val="20"/>
                <w:szCs w:val="22"/>
              </w:rPr>
              <w:t>t</w:t>
            </w:r>
            <w:r w:rsidRPr="00501178">
              <w:rPr>
                <w:rFonts w:ascii="Arial" w:hAnsi="Arial" w:cs="Arial"/>
                <w:b/>
                <w:bCs/>
                <w:spacing w:val="-10"/>
                <w:sz w:val="20"/>
                <w:szCs w:val="22"/>
              </w:rPr>
              <w:t xml:space="preserve"> </w:t>
            </w:r>
            <w:r w:rsidRPr="00501178"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>N</w:t>
            </w:r>
            <w:r w:rsidRPr="00501178">
              <w:rPr>
                <w:rFonts w:ascii="Arial" w:hAnsi="Arial" w:cs="Arial"/>
                <w:b/>
                <w:bCs/>
                <w:spacing w:val="-8"/>
                <w:sz w:val="20"/>
                <w:szCs w:val="22"/>
              </w:rPr>
              <w:t>a</w:t>
            </w:r>
            <w:r w:rsidRPr="00501178">
              <w:rPr>
                <w:rFonts w:ascii="Arial" w:hAnsi="Arial" w:cs="Arial"/>
                <w:b/>
                <w:bCs/>
                <w:spacing w:val="-5"/>
                <w:sz w:val="20"/>
                <w:szCs w:val="22"/>
              </w:rPr>
              <w:t>m</w:t>
            </w:r>
            <w:r w:rsidRPr="00501178">
              <w:rPr>
                <w:rFonts w:ascii="Arial" w:hAnsi="Arial" w:cs="Arial"/>
                <w:b/>
                <w:bCs/>
                <w:sz w:val="20"/>
                <w:szCs w:val="22"/>
              </w:rPr>
              <w:t>e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A6122B" w14:textId="7081451F" w:rsidR="00E67152" w:rsidRPr="00D64B13" w:rsidRDefault="00E67152" w:rsidP="488C4155">
            <w:pPr>
              <w:ind w:left="181" w:hanging="85"/>
              <w:rPr>
                <w:sz w:val="20"/>
                <w:szCs w:val="20"/>
              </w:rPr>
            </w:pPr>
          </w:p>
        </w:tc>
      </w:tr>
      <w:tr w:rsidR="003374FF" w:rsidRPr="00D64B13" w14:paraId="145BAD26" w14:textId="77777777" w:rsidTr="488C4155">
        <w:trPr>
          <w:trHeight w:hRule="exact" w:val="422"/>
        </w:trPr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A7CE" w14:textId="59CF8259" w:rsidR="003374FF" w:rsidRPr="00501178" w:rsidRDefault="0050785D" w:rsidP="0050785D">
            <w:pPr>
              <w:pStyle w:val="TableParagraph"/>
              <w:kinsoku w:val="0"/>
              <w:overflowPunct w:val="0"/>
              <w:spacing w:line="247" w:lineRule="exact"/>
              <w:ind w:left="104"/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</w:pPr>
            <w:r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>Organisation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70DE" w14:textId="13657DFE" w:rsidR="003374FF" w:rsidRDefault="003374FF" w:rsidP="0050785D">
            <w:pPr>
              <w:ind w:left="181" w:hanging="85"/>
              <w:rPr>
                <w:sz w:val="20"/>
              </w:rPr>
            </w:pPr>
          </w:p>
        </w:tc>
      </w:tr>
      <w:tr w:rsidR="00ED28C1" w:rsidRPr="00D64B13" w14:paraId="14A61232" w14:textId="77777777" w:rsidTr="488C4155">
        <w:trPr>
          <w:trHeight w:hRule="exact" w:val="833"/>
        </w:trPr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1230" w14:textId="6D117D8C" w:rsidR="00ED28C1" w:rsidRPr="00501178" w:rsidRDefault="00ED28C1" w:rsidP="0050785D">
            <w:pPr>
              <w:pStyle w:val="TableParagraph"/>
              <w:kinsoku w:val="0"/>
              <w:overflowPunct w:val="0"/>
              <w:spacing w:line="247" w:lineRule="exact"/>
              <w:ind w:left="104"/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</w:pPr>
            <w:r w:rsidRPr="00501178"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>Grant Application Number</w:t>
            </w:r>
            <w:r w:rsidR="0078532D" w:rsidRPr="00501178"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 xml:space="preserve"> (</w:t>
            </w:r>
            <w:r w:rsidR="005861F0" w:rsidRPr="00501178"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 xml:space="preserve">obtain </w:t>
            </w:r>
            <w:r w:rsidR="0078532D" w:rsidRPr="00501178">
              <w:rPr>
                <w:rFonts w:ascii="Arial" w:hAnsi="Arial" w:cs="Arial"/>
                <w:b/>
                <w:bCs/>
                <w:spacing w:val="-9"/>
                <w:sz w:val="20"/>
                <w:szCs w:val="22"/>
              </w:rPr>
              <w:t>from SmartyGrants)</w:t>
            </w:r>
          </w:p>
        </w:tc>
        <w:tc>
          <w:tcPr>
            <w:tcW w:w="7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61231" w14:textId="77777777" w:rsidR="00ED28C1" w:rsidRPr="00D64B13" w:rsidRDefault="00ED28C1" w:rsidP="0050785D">
            <w:pPr>
              <w:ind w:left="181" w:hanging="85"/>
              <w:rPr>
                <w:sz w:val="20"/>
              </w:rPr>
            </w:pPr>
          </w:p>
        </w:tc>
      </w:tr>
    </w:tbl>
    <w:p w14:paraId="2F5DDFE4" w14:textId="4161DD7A" w:rsidR="00ED28C1" w:rsidRPr="00CB4085" w:rsidRDefault="00CA43DE" w:rsidP="78964C44">
      <w:pPr>
        <w:kinsoku w:val="0"/>
        <w:overflowPunct w:val="0"/>
        <w:spacing w:before="12" w:line="260" w:lineRule="exact"/>
        <w:rPr>
          <w:sz w:val="24"/>
          <w:szCs w:val="24"/>
          <w:highlight w:val="yellow"/>
        </w:rPr>
      </w:pPr>
      <w:r>
        <w:br/>
      </w:r>
      <w:r w:rsidR="00D0074A" w:rsidRPr="78964C44">
        <w:rPr>
          <w:b/>
          <w:bCs/>
        </w:rPr>
        <w:t xml:space="preserve">Part B: To be completed by </w:t>
      </w:r>
      <w:r w:rsidR="00100EA5" w:rsidRPr="78964C44">
        <w:rPr>
          <w:b/>
          <w:bCs/>
        </w:rPr>
        <w:t>the relevant</w:t>
      </w:r>
      <w:r w:rsidR="0044260E" w:rsidRPr="78964C44">
        <w:rPr>
          <w:b/>
          <w:bCs/>
        </w:rPr>
        <w:t xml:space="preserve"> </w:t>
      </w:r>
      <w:r w:rsidR="0050785D" w:rsidRPr="78964C44">
        <w:rPr>
          <w:b/>
          <w:bCs/>
        </w:rPr>
        <w:t xml:space="preserve">Divisional </w:t>
      </w:r>
      <w:r w:rsidR="05D5C887" w:rsidRPr="78964C44">
        <w:rPr>
          <w:b/>
          <w:bCs/>
        </w:rPr>
        <w:t xml:space="preserve">or </w:t>
      </w:r>
      <w:r w:rsidR="0050785D" w:rsidRPr="78964C44">
        <w:rPr>
          <w:b/>
          <w:bCs/>
        </w:rPr>
        <w:t>Executive Director</w:t>
      </w:r>
      <w:r w:rsidR="00100EA5" w:rsidRPr="78964C44">
        <w:rPr>
          <w:b/>
          <w:bCs/>
        </w:rPr>
        <w:t>.</w:t>
      </w:r>
      <w:r w:rsidR="3FAA23C4" w:rsidRPr="78964C44">
        <w:rPr>
          <w:b/>
          <w:bCs/>
        </w:rPr>
        <w:t xml:space="preserve"> </w:t>
      </w:r>
    </w:p>
    <w:p w14:paraId="14A6124B" w14:textId="184E3DA0" w:rsidR="00ED28C1" w:rsidRPr="00CB4085" w:rsidRDefault="00CA43DE" w:rsidP="78964C44">
      <w:pPr>
        <w:kinsoku w:val="0"/>
        <w:overflowPunct w:val="0"/>
        <w:spacing w:before="12" w:line="260" w:lineRule="exact"/>
        <w:rPr>
          <w:sz w:val="24"/>
          <w:szCs w:val="24"/>
          <w:highlight w:val="yellow"/>
        </w:rPr>
      </w:pPr>
      <w:r>
        <w:t>Eligibility c</w:t>
      </w:r>
      <w:r w:rsidR="00ED28C1">
        <w:t>riteria</w:t>
      </w:r>
    </w:p>
    <w:p w14:paraId="1F6C3469" w14:textId="612CA9E5" w:rsidR="0050785D" w:rsidRDefault="00ED28C1" w:rsidP="0050785D">
      <w:pPr>
        <w:pStyle w:val="BodyText"/>
        <w:kinsoku w:val="0"/>
        <w:overflowPunct w:val="0"/>
        <w:spacing w:before="73"/>
        <w:ind w:left="0" w:right="941"/>
        <w:rPr>
          <w:sz w:val="20"/>
        </w:rPr>
      </w:pPr>
      <w:r w:rsidRPr="00D64B13">
        <w:rPr>
          <w:sz w:val="20"/>
        </w:rPr>
        <w:t>I</w:t>
      </w:r>
      <w:r w:rsidRPr="00D64B13">
        <w:rPr>
          <w:spacing w:val="1"/>
          <w:sz w:val="20"/>
        </w:rPr>
        <w:t xml:space="preserve"> </w:t>
      </w:r>
      <w:r w:rsidRPr="00D64B13">
        <w:rPr>
          <w:sz w:val="20"/>
        </w:rPr>
        <w:t>confirm</w:t>
      </w:r>
      <w:r w:rsidRPr="00D64B13">
        <w:rPr>
          <w:spacing w:val="-1"/>
          <w:sz w:val="20"/>
        </w:rPr>
        <w:t xml:space="preserve"> </w:t>
      </w:r>
      <w:r w:rsidRPr="00D64B13">
        <w:rPr>
          <w:sz w:val="20"/>
        </w:rPr>
        <w:t>that</w:t>
      </w:r>
      <w:r w:rsidRPr="00D64B13">
        <w:rPr>
          <w:spacing w:val="-1"/>
          <w:sz w:val="20"/>
        </w:rPr>
        <w:t xml:space="preserve"> </w:t>
      </w:r>
      <w:r w:rsidRPr="00D64B13">
        <w:rPr>
          <w:sz w:val="20"/>
        </w:rPr>
        <w:t>th</w:t>
      </w:r>
      <w:r w:rsidR="0078532D">
        <w:rPr>
          <w:sz w:val="20"/>
        </w:rPr>
        <w:t>is</w:t>
      </w:r>
      <w:r w:rsidRPr="00D64B13">
        <w:rPr>
          <w:spacing w:val="-7"/>
          <w:sz w:val="20"/>
        </w:rPr>
        <w:t xml:space="preserve"> </w:t>
      </w:r>
      <w:r w:rsidR="00B15CC0">
        <w:rPr>
          <w:sz w:val="20"/>
        </w:rPr>
        <w:t>g</w:t>
      </w:r>
      <w:r w:rsidRPr="00D64B13">
        <w:rPr>
          <w:sz w:val="20"/>
        </w:rPr>
        <w:t>rant application</w:t>
      </w:r>
      <w:r w:rsidRPr="00D64B13">
        <w:rPr>
          <w:spacing w:val="1"/>
          <w:sz w:val="20"/>
        </w:rPr>
        <w:t xml:space="preserve"> </w:t>
      </w:r>
      <w:r w:rsidRPr="00D64B13">
        <w:rPr>
          <w:sz w:val="20"/>
        </w:rPr>
        <w:t>meets the following</w:t>
      </w:r>
      <w:r w:rsidRPr="00D64B13">
        <w:rPr>
          <w:spacing w:val="3"/>
          <w:sz w:val="20"/>
        </w:rPr>
        <w:t xml:space="preserve"> </w:t>
      </w:r>
      <w:r w:rsidR="00A14A36">
        <w:rPr>
          <w:spacing w:val="3"/>
          <w:sz w:val="20"/>
        </w:rPr>
        <w:t>e</w:t>
      </w:r>
      <w:r w:rsidRPr="00D64B13">
        <w:rPr>
          <w:sz w:val="20"/>
        </w:rPr>
        <w:t xml:space="preserve">ligibility </w:t>
      </w:r>
      <w:r w:rsidR="00A14A36">
        <w:rPr>
          <w:sz w:val="20"/>
        </w:rPr>
        <w:t>c</w:t>
      </w:r>
      <w:r w:rsidRPr="00D64B13">
        <w:rPr>
          <w:sz w:val="20"/>
        </w:rPr>
        <w:t>riteria:</w:t>
      </w:r>
    </w:p>
    <w:p w14:paraId="29CF1C45" w14:textId="77777777" w:rsidR="0050785D" w:rsidRDefault="0050785D" w:rsidP="0050785D">
      <w:pPr>
        <w:pStyle w:val="BodyText"/>
        <w:kinsoku w:val="0"/>
        <w:overflowPunct w:val="0"/>
        <w:spacing w:before="73"/>
        <w:ind w:left="0" w:right="941"/>
        <w:rPr>
          <w:sz w:val="20"/>
        </w:rPr>
      </w:pPr>
    </w:p>
    <w:p w14:paraId="6919E795" w14:textId="7B22076B" w:rsidR="0050785D" w:rsidRPr="0050785D" w:rsidRDefault="0050785D" w:rsidP="0050785D">
      <w:pPr>
        <w:pStyle w:val="ListParagraph"/>
        <w:numPr>
          <w:ilvl w:val="0"/>
          <w:numId w:val="11"/>
        </w:numPr>
      </w:pPr>
      <w:r>
        <w:t xml:space="preserve">The applicant is an employee of Children’s Health Queensland including but not limited to:  </w:t>
      </w:r>
    </w:p>
    <w:p w14:paraId="1AC10008" w14:textId="51D3A1FF" w:rsidR="0050785D" w:rsidRPr="0050785D" w:rsidRDefault="00D61BBD" w:rsidP="00757404">
      <w:pPr>
        <w:pStyle w:val="ListParagraph"/>
        <w:numPr>
          <w:ilvl w:val="1"/>
          <w:numId w:val="11"/>
        </w:numPr>
      </w:pPr>
      <w:r>
        <w:t xml:space="preserve">Queensland </w:t>
      </w:r>
      <w:r w:rsidR="0050785D" w:rsidRPr="0050785D">
        <w:t>Children’s Hospital</w:t>
      </w:r>
      <w:r w:rsidR="0050785D">
        <w:t xml:space="preserve">, </w:t>
      </w:r>
      <w:r w:rsidR="0050785D" w:rsidRPr="0050785D">
        <w:t>Child and Youth Community Health Services</w:t>
      </w:r>
      <w:r w:rsidR="0050785D">
        <w:t xml:space="preserve">, </w:t>
      </w:r>
      <w:r w:rsidR="0050785D" w:rsidRPr="0050785D">
        <w:t>Child and Youth Mental Health Services</w:t>
      </w:r>
      <w:r w:rsidR="0050785D">
        <w:t xml:space="preserve">, </w:t>
      </w:r>
      <w:r w:rsidR="00543BB2" w:rsidRPr="0050785D">
        <w:t>State-wide</w:t>
      </w:r>
      <w:r w:rsidR="0050785D" w:rsidRPr="0050785D">
        <w:t xml:space="preserve"> Paediatric Outreach and Telehealth Services (Connected Care Program)</w:t>
      </w:r>
      <w:r w:rsidR="0050785D">
        <w:t xml:space="preserve">, </w:t>
      </w:r>
      <w:r w:rsidR="0050785D" w:rsidRPr="0050785D">
        <w:t>Centre for Children’s Health Research</w:t>
      </w:r>
      <w:r w:rsidR="00A5798A">
        <w:t>.</w:t>
      </w:r>
    </w:p>
    <w:p w14:paraId="792AEDDF" w14:textId="5387C07F" w:rsidR="0050785D" w:rsidRPr="0050785D" w:rsidRDefault="0050785D" w:rsidP="0050785D">
      <w:pPr>
        <w:pStyle w:val="ListParagraph"/>
        <w:numPr>
          <w:ilvl w:val="0"/>
          <w:numId w:val="11"/>
        </w:numPr>
      </w:pPr>
      <w:r w:rsidRPr="0050785D">
        <w:t>Outcomes from the funding request clearly benefit child</w:t>
      </w:r>
      <w:r w:rsidR="005C1D01">
        <w:t xml:space="preserve">ren’s health outcomes </w:t>
      </w:r>
      <w:r w:rsidRPr="0050785D">
        <w:t>and/or the healthcare delivery provided by CHQ</w:t>
      </w:r>
      <w:r>
        <w:t>.</w:t>
      </w:r>
    </w:p>
    <w:p w14:paraId="7EF48256" w14:textId="7ECBE920" w:rsidR="0050785D" w:rsidRPr="0050785D" w:rsidRDefault="0EFA578E" w:rsidP="0050785D">
      <w:pPr>
        <w:pStyle w:val="ListParagraph"/>
        <w:numPr>
          <w:ilvl w:val="0"/>
          <w:numId w:val="11"/>
        </w:numPr>
      </w:pPr>
      <w:r>
        <w:t>The f</w:t>
      </w:r>
      <w:r w:rsidR="00312F29">
        <w:t>unding request aligns with</w:t>
      </w:r>
      <w:r w:rsidR="00B21650">
        <w:t xml:space="preserve"> </w:t>
      </w:r>
      <w:r w:rsidR="00312F29">
        <w:t xml:space="preserve">one or more of the priority themes identified by CHQ: </w:t>
      </w:r>
      <w:r w:rsidR="00813267">
        <w:t>pursuing innovation; equity (population health); access and flow; world-leading care; care closer to home; health literacy</w:t>
      </w:r>
      <w:r w:rsidR="0050785D">
        <w:t>.</w:t>
      </w:r>
    </w:p>
    <w:p w14:paraId="041803DE" w14:textId="14F25305" w:rsidR="4802F11C" w:rsidRDefault="4802F11C" w:rsidP="488C4155">
      <w:pPr>
        <w:pStyle w:val="ListParagraph"/>
        <w:numPr>
          <w:ilvl w:val="0"/>
          <w:numId w:val="11"/>
        </w:numPr>
        <w:rPr>
          <w:rFonts w:asciiTheme="minorHAnsi" w:eastAsiaTheme="minorEastAsia" w:hAnsiTheme="minorHAnsi"/>
        </w:rPr>
      </w:pPr>
      <w:r w:rsidRPr="488C4155">
        <w:t>The f</w:t>
      </w:r>
      <w:r w:rsidR="4D717725" w:rsidRPr="488C4155">
        <w:t>unding request</w:t>
      </w:r>
      <w:r w:rsidR="4D717725" w:rsidRPr="488C4155">
        <w:rPr>
          <w:rFonts w:eastAsia="Arial" w:cs="Arial"/>
        </w:rPr>
        <w:t xml:space="preserve"> meets a demonstrated need within CHQ and does not duplicate current services.</w:t>
      </w:r>
    </w:p>
    <w:p w14:paraId="03BDA3F9" w14:textId="7261B2F5" w:rsidR="179A21CB" w:rsidRDefault="179A21CB" w:rsidP="488C4155">
      <w:pPr>
        <w:pStyle w:val="ListParagraph"/>
        <w:numPr>
          <w:ilvl w:val="0"/>
          <w:numId w:val="11"/>
        </w:numPr>
      </w:pPr>
      <w:r w:rsidRPr="488C4155">
        <w:rPr>
          <w:rFonts w:eastAsia="Arial" w:cs="Arial"/>
        </w:rPr>
        <w:t>The f</w:t>
      </w:r>
      <w:r w:rsidR="25981E28" w:rsidRPr="488C4155">
        <w:rPr>
          <w:rFonts w:eastAsia="Arial" w:cs="Arial"/>
        </w:rPr>
        <w:t xml:space="preserve">unding request has a strong family and patient </w:t>
      </w:r>
      <w:proofErr w:type="gramStart"/>
      <w:r w:rsidR="25981E28" w:rsidRPr="488C4155">
        <w:rPr>
          <w:rFonts w:eastAsia="Arial" w:cs="Arial"/>
        </w:rPr>
        <w:t>focus,</w:t>
      </w:r>
      <w:r w:rsidR="00B2188B" w:rsidRPr="488C4155">
        <w:rPr>
          <w:rFonts w:eastAsia="Arial" w:cs="Arial"/>
        </w:rPr>
        <w:t xml:space="preserve"> and</w:t>
      </w:r>
      <w:proofErr w:type="gramEnd"/>
      <w:r w:rsidR="25981E28" w:rsidRPr="488C4155">
        <w:rPr>
          <w:rFonts w:eastAsia="Arial" w:cs="Arial"/>
        </w:rPr>
        <w:t xml:space="preserve"> can be undertaken within a one-year timeframe.</w:t>
      </w:r>
    </w:p>
    <w:p w14:paraId="0539270A" w14:textId="0E44B8B1" w:rsidR="0050785D" w:rsidRPr="0050785D" w:rsidRDefault="0050785D" w:rsidP="0050785D">
      <w:pPr>
        <w:pStyle w:val="ListParagraph"/>
        <w:numPr>
          <w:ilvl w:val="0"/>
          <w:numId w:val="11"/>
        </w:numPr>
      </w:pPr>
      <w:r>
        <w:t xml:space="preserve">The funding request </w:t>
      </w:r>
      <w:r w:rsidR="1075A197">
        <w:t>is</w:t>
      </w:r>
      <w:r>
        <w:t xml:space="preserve"> for once-off funding and </w:t>
      </w:r>
      <w:r w:rsidR="5F17D8FA">
        <w:t>not</w:t>
      </w:r>
      <w:r>
        <w:t xml:space="preserve"> for operational, recurrent costs. Budget items </w:t>
      </w:r>
      <w:r w:rsidR="145FBA0C">
        <w:t>exc</w:t>
      </w:r>
      <w:r>
        <w:t xml:space="preserve">lude capital works, </w:t>
      </w:r>
      <w:proofErr w:type="gramStart"/>
      <w:r>
        <w:t>infrastructure</w:t>
      </w:r>
      <w:proofErr w:type="gramEnd"/>
      <w:r>
        <w:t xml:space="preserve"> and indirect costs. Travel, </w:t>
      </w:r>
      <w:proofErr w:type="gramStart"/>
      <w:r>
        <w:t>telephone</w:t>
      </w:r>
      <w:proofErr w:type="gramEnd"/>
      <w:r>
        <w:t xml:space="preserve"> and computer costs </w:t>
      </w:r>
      <w:r w:rsidR="64606495">
        <w:t>are not</w:t>
      </w:r>
      <w:r>
        <w:t xml:space="preserve"> included in the budget </w:t>
      </w:r>
      <w:r w:rsidR="72C81A6B">
        <w:t>unless</w:t>
      </w:r>
      <w:r>
        <w:t xml:space="preserve"> they are directly related to the funding request.</w:t>
      </w:r>
    </w:p>
    <w:p w14:paraId="7C9B5F9B" w14:textId="77777777" w:rsidR="0050785D" w:rsidRPr="0050785D" w:rsidRDefault="0050785D" w:rsidP="0050785D">
      <w:pPr>
        <w:pStyle w:val="ListParagraph"/>
        <w:numPr>
          <w:ilvl w:val="0"/>
          <w:numId w:val="11"/>
        </w:numPr>
      </w:pPr>
      <w:r w:rsidRPr="0050785D">
        <w:t>Funding must only be requested for an activity or piece of equipment that would not normally be funded by a department’s budget allocation for goods and services.</w:t>
      </w:r>
    </w:p>
    <w:p w14:paraId="6FAFA741" w14:textId="6CADB3CF" w:rsidR="0050785D" w:rsidRPr="0050785D" w:rsidRDefault="0050785D" w:rsidP="0050785D">
      <w:pPr>
        <w:pStyle w:val="ListParagraph"/>
        <w:numPr>
          <w:ilvl w:val="0"/>
          <w:numId w:val="11"/>
        </w:numPr>
      </w:pPr>
      <w:r>
        <w:t>Funding has not been requested for: research</w:t>
      </w:r>
      <w:r w:rsidR="567D3F04">
        <w:t>,</w:t>
      </w:r>
      <w:r>
        <w:t xml:space="preserve"> infrastructure</w:t>
      </w:r>
      <w:r w:rsidR="3D6A5544">
        <w:t>,</w:t>
      </w:r>
      <w:r>
        <w:t xml:space="preserve"> clinical equipment </w:t>
      </w:r>
      <w:r w:rsidRPr="488C4155">
        <w:rPr>
          <w:b/>
          <w:bCs/>
        </w:rPr>
        <w:t>over $5,000</w:t>
      </w:r>
      <w:r w:rsidR="5CE3D568" w:rsidRPr="488C4155">
        <w:rPr>
          <w:b/>
          <w:bCs/>
        </w:rPr>
        <w:t xml:space="preserve">, </w:t>
      </w:r>
      <w:r w:rsidR="00A4011C">
        <w:t xml:space="preserve">capital works, </w:t>
      </w:r>
      <w:r>
        <w:t xml:space="preserve">educational programs and resources for health care professionals valued at </w:t>
      </w:r>
      <w:r w:rsidRPr="488C4155">
        <w:rPr>
          <w:b/>
          <w:bCs/>
        </w:rPr>
        <w:t>$20,000 or under,</w:t>
      </w:r>
      <w:r>
        <w:t xml:space="preserve"> professional development, department staff salaries or expenses</w:t>
      </w:r>
      <w:r w:rsidR="001C6903">
        <w:t xml:space="preserve"> that fall within the department’s budget</w:t>
      </w:r>
      <w:r>
        <w:t>, gifts or expenses that would otherwise fall outside of Queensland Government purchasing guidelines.</w:t>
      </w:r>
    </w:p>
    <w:p w14:paraId="263F7271" w14:textId="1C1359D1" w:rsidR="0050785D" w:rsidRPr="0050785D" w:rsidRDefault="472C3604" w:rsidP="0050785D">
      <w:pPr>
        <w:pStyle w:val="ListParagraph"/>
        <w:numPr>
          <w:ilvl w:val="0"/>
          <w:numId w:val="11"/>
        </w:numPr>
      </w:pPr>
      <w:r>
        <w:t>The a</w:t>
      </w:r>
      <w:r w:rsidR="0050785D">
        <w:t xml:space="preserve">pplicant </w:t>
      </w:r>
      <w:proofErr w:type="gramStart"/>
      <w:r w:rsidR="7D2742CC">
        <w:t>is</w:t>
      </w:r>
      <w:r w:rsidR="0050785D">
        <w:t xml:space="preserve"> located in</w:t>
      </w:r>
      <w:proofErr w:type="gramEnd"/>
      <w:r w:rsidR="0050785D">
        <w:t xml:space="preserve"> Australia and at least 80% of the non-research activity </w:t>
      </w:r>
      <w:r w:rsidR="3C448085">
        <w:t xml:space="preserve">will </w:t>
      </w:r>
      <w:r w:rsidR="0050785D">
        <w:t>occur in the state of Queensland.</w:t>
      </w:r>
    </w:p>
    <w:tbl>
      <w:tblPr>
        <w:tblStyle w:val="TableGrid"/>
        <w:tblW w:w="7380" w:type="dxa"/>
        <w:jc w:val="center"/>
        <w:tblLook w:val="04A0" w:firstRow="1" w:lastRow="0" w:firstColumn="1" w:lastColumn="0" w:noHBand="0" w:noVBand="1"/>
      </w:tblPr>
      <w:tblGrid>
        <w:gridCol w:w="2010"/>
        <w:gridCol w:w="5370"/>
      </w:tblGrid>
      <w:tr w:rsidR="0074704B" w14:paraId="26DD1FF6" w14:textId="77777777" w:rsidTr="78964C44">
        <w:trPr>
          <w:jc w:val="center"/>
        </w:trPr>
        <w:tc>
          <w:tcPr>
            <w:tcW w:w="2010" w:type="dxa"/>
          </w:tcPr>
          <w:p w14:paraId="5DAE6ADC" w14:textId="180F074F" w:rsidR="0074704B" w:rsidRDefault="05D11B36" w:rsidP="488C4155">
            <w:pPr>
              <w:tabs>
                <w:tab w:val="left" w:pos="8305"/>
              </w:tabs>
              <w:rPr>
                <w:sz w:val="20"/>
                <w:szCs w:val="20"/>
              </w:rPr>
            </w:pPr>
            <w:r w:rsidRPr="488C4155">
              <w:rPr>
                <w:sz w:val="20"/>
                <w:szCs w:val="20"/>
              </w:rPr>
              <w:t xml:space="preserve">Divisional or </w:t>
            </w:r>
          </w:p>
          <w:p w14:paraId="2F4DA457" w14:textId="62993839" w:rsidR="0074704B" w:rsidRDefault="05D11B36" w:rsidP="488C4155">
            <w:pPr>
              <w:tabs>
                <w:tab w:val="left" w:pos="8305"/>
              </w:tabs>
              <w:rPr>
                <w:sz w:val="20"/>
                <w:szCs w:val="20"/>
              </w:rPr>
            </w:pPr>
            <w:r w:rsidRPr="488C4155">
              <w:rPr>
                <w:sz w:val="20"/>
                <w:szCs w:val="20"/>
              </w:rPr>
              <w:t>Executive Director</w:t>
            </w:r>
          </w:p>
        </w:tc>
        <w:tc>
          <w:tcPr>
            <w:tcW w:w="5370" w:type="dxa"/>
          </w:tcPr>
          <w:p w14:paraId="50A66563" w14:textId="77777777" w:rsidR="0074704B" w:rsidRDefault="0074704B" w:rsidP="0044050A">
            <w:pPr>
              <w:tabs>
                <w:tab w:val="left" w:pos="8305"/>
              </w:tabs>
              <w:rPr>
                <w:sz w:val="20"/>
              </w:rPr>
            </w:pPr>
          </w:p>
        </w:tc>
      </w:tr>
      <w:tr w:rsidR="0074704B" w14:paraId="00B1BDD9" w14:textId="77777777" w:rsidTr="78964C44">
        <w:trPr>
          <w:jc w:val="center"/>
        </w:trPr>
        <w:tc>
          <w:tcPr>
            <w:tcW w:w="2010" w:type="dxa"/>
          </w:tcPr>
          <w:p w14:paraId="0C1FF0D8" w14:textId="28328520" w:rsidR="0074704B" w:rsidRDefault="00B71C32" w:rsidP="0044050A">
            <w:pPr>
              <w:tabs>
                <w:tab w:val="left" w:pos="8305"/>
              </w:tabs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5370" w:type="dxa"/>
          </w:tcPr>
          <w:p w14:paraId="40674517" w14:textId="77777777" w:rsidR="0074704B" w:rsidRDefault="0074704B" w:rsidP="0044050A">
            <w:pPr>
              <w:tabs>
                <w:tab w:val="left" w:pos="8305"/>
              </w:tabs>
              <w:rPr>
                <w:sz w:val="20"/>
              </w:rPr>
            </w:pPr>
          </w:p>
        </w:tc>
      </w:tr>
      <w:tr w:rsidR="0074704B" w14:paraId="31146A67" w14:textId="77777777" w:rsidTr="78964C44">
        <w:trPr>
          <w:jc w:val="center"/>
        </w:trPr>
        <w:tc>
          <w:tcPr>
            <w:tcW w:w="2010" w:type="dxa"/>
          </w:tcPr>
          <w:p w14:paraId="3DCCD8C4" w14:textId="24ACB386" w:rsidR="0074704B" w:rsidRDefault="00B71C32" w:rsidP="0044050A">
            <w:pPr>
              <w:tabs>
                <w:tab w:val="left" w:pos="8305"/>
              </w:tabs>
              <w:rPr>
                <w:sz w:val="20"/>
              </w:rPr>
            </w:pPr>
            <w:r>
              <w:rPr>
                <w:sz w:val="20"/>
              </w:rPr>
              <w:t>Signature</w:t>
            </w:r>
          </w:p>
        </w:tc>
        <w:tc>
          <w:tcPr>
            <w:tcW w:w="5370" w:type="dxa"/>
          </w:tcPr>
          <w:p w14:paraId="76A4B41D" w14:textId="77777777" w:rsidR="0074704B" w:rsidRDefault="0074704B" w:rsidP="0044050A">
            <w:pPr>
              <w:tabs>
                <w:tab w:val="left" w:pos="8305"/>
              </w:tabs>
              <w:rPr>
                <w:sz w:val="20"/>
              </w:rPr>
            </w:pPr>
          </w:p>
        </w:tc>
      </w:tr>
      <w:tr w:rsidR="0074704B" w14:paraId="26118B4A" w14:textId="77777777" w:rsidTr="78964C44">
        <w:trPr>
          <w:jc w:val="center"/>
        </w:trPr>
        <w:tc>
          <w:tcPr>
            <w:tcW w:w="2010" w:type="dxa"/>
          </w:tcPr>
          <w:p w14:paraId="7742B2D4" w14:textId="0554F2D7" w:rsidR="0074704B" w:rsidRDefault="00B71C32" w:rsidP="0044050A">
            <w:pPr>
              <w:tabs>
                <w:tab w:val="left" w:pos="8305"/>
              </w:tabs>
              <w:rPr>
                <w:sz w:val="20"/>
              </w:rPr>
            </w:pPr>
            <w:r>
              <w:rPr>
                <w:sz w:val="20"/>
              </w:rPr>
              <w:t>Date</w:t>
            </w:r>
          </w:p>
        </w:tc>
        <w:tc>
          <w:tcPr>
            <w:tcW w:w="5370" w:type="dxa"/>
          </w:tcPr>
          <w:p w14:paraId="54D35ECF" w14:textId="77777777" w:rsidR="0074704B" w:rsidRDefault="0074704B" w:rsidP="0044050A">
            <w:pPr>
              <w:tabs>
                <w:tab w:val="left" w:pos="8305"/>
              </w:tabs>
              <w:rPr>
                <w:sz w:val="20"/>
              </w:rPr>
            </w:pPr>
          </w:p>
        </w:tc>
      </w:tr>
    </w:tbl>
    <w:p w14:paraId="6E9123BC" w14:textId="77777777" w:rsidR="002516B9" w:rsidRPr="00ED729D" w:rsidRDefault="002516B9" w:rsidP="003D0D05">
      <w:pPr>
        <w:spacing w:before="0" w:after="160" w:line="259" w:lineRule="auto"/>
        <w:rPr>
          <w:color w:val="FFFFFF" w:themeColor="background1"/>
        </w:rPr>
      </w:pPr>
    </w:p>
    <w:sectPr w:rsidR="002516B9" w:rsidRPr="00ED729D" w:rsidSect="00090BB7"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85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DD00F" w14:textId="77777777" w:rsidR="00025FEE" w:rsidRDefault="00025FEE" w:rsidP="0067396C">
      <w:pPr>
        <w:spacing w:before="0" w:after="0"/>
      </w:pPr>
      <w:r>
        <w:separator/>
      </w:r>
    </w:p>
  </w:endnote>
  <w:endnote w:type="continuationSeparator" w:id="0">
    <w:p w14:paraId="6647EE16" w14:textId="77777777" w:rsidR="00025FEE" w:rsidRDefault="00025FEE" w:rsidP="0067396C">
      <w:pPr>
        <w:spacing w:before="0" w:after="0"/>
      </w:pPr>
      <w:r>
        <w:continuationSeparator/>
      </w:r>
    </w:p>
  </w:endnote>
  <w:endnote w:type="continuationNotice" w:id="1">
    <w:p w14:paraId="541F04DD" w14:textId="77777777" w:rsidR="00025FEE" w:rsidRDefault="00025FE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102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26"/>
      <w:gridCol w:w="1275"/>
    </w:tblGrid>
    <w:tr w:rsidR="00E32A7B" w:rsidRPr="00037FA7" w14:paraId="14A6125C" w14:textId="77777777" w:rsidTr="00E32A7B">
      <w:trPr>
        <w:trHeight w:val="998"/>
      </w:trPr>
      <w:tc>
        <w:tcPr>
          <w:tcW w:w="8926" w:type="dxa"/>
          <w:shd w:val="clear" w:color="auto" w:fill="auto"/>
          <w:vAlign w:val="center"/>
        </w:tcPr>
        <w:p w14:paraId="14A61259" w14:textId="77777777" w:rsidR="00E32A7B" w:rsidRPr="00037FA7" w:rsidRDefault="00E32A7B" w:rsidP="00E32A7B">
          <w:pPr>
            <w:pStyle w:val="Footer"/>
            <w:tabs>
              <w:tab w:val="clear" w:pos="4513"/>
              <w:tab w:val="clear" w:pos="9026"/>
              <w:tab w:val="left" w:pos="1072"/>
            </w:tabs>
            <w:rPr>
              <w:b/>
              <w:sz w:val="18"/>
            </w:rPr>
          </w:pPr>
          <w:r w:rsidRPr="00037FA7">
            <w:rPr>
              <w:b/>
              <w:sz w:val="18"/>
            </w:rPr>
            <w:t>Children’s Hospital Foundation</w:t>
          </w:r>
        </w:p>
        <w:p w14:paraId="14A6125A" w14:textId="77777777" w:rsidR="00E32A7B" w:rsidRPr="00037FA7" w:rsidRDefault="00025FEE" w:rsidP="006354B2">
          <w:pPr>
            <w:pStyle w:val="Footer"/>
            <w:tabs>
              <w:tab w:val="clear" w:pos="4513"/>
              <w:tab w:val="clear" w:pos="9026"/>
              <w:tab w:val="left" w:pos="1072"/>
            </w:tabs>
            <w:rPr>
              <w:sz w:val="18"/>
            </w:rPr>
          </w:pPr>
          <w:sdt>
            <w:sdtPr>
              <w:rPr>
                <w:sz w:val="18"/>
              </w:rPr>
              <w:alias w:val="Title"/>
              <w:tag w:val=""/>
              <w:id w:val="316618880"/>
              <w:showingPlcHd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E32A7B" w:rsidRPr="00037FA7">
                <w:rPr>
                  <w:rStyle w:val="PlaceholderText"/>
                  <w:color w:val="252628" w:themeColor="text1"/>
                  <w:sz w:val="18"/>
                </w:rPr>
                <w:t>[Title]</w:t>
              </w:r>
            </w:sdtContent>
          </w:sdt>
        </w:p>
      </w:tc>
      <w:tc>
        <w:tcPr>
          <w:tcW w:w="1275" w:type="dxa"/>
          <w:shd w:val="clear" w:color="auto" w:fill="auto"/>
          <w:vAlign w:val="center"/>
        </w:tcPr>
        <w:p w14:paraId="14A6125B" w14:textId="77777777" w:rsidR="00E32A7B" w:rsidRPr="00037FA7" w:rsidRDefault="00E32A7B" w:rsidP="00E32A7B">
          <w:pPr>
            <w:pStyle w:val="Footer"/>
            <w:tabs>
              <w:tab w:val="clear" w:pos="4513"/>
              <w:tab w:val="clear" w:pos="9026"/>
              <w:tab w:val="left" w:pos="1072"/>
            </w:tabs>
            <w:jc w:val="center"/>
            <w:rPr>
              <w:sz w:val="18"/>
            </w:rPr>
          </w:pPr>
          <w:r w:rsidRPr="00037FA7">
            <w:rPr>
              <w:noProof/>
              <w:sz w:val="18"/>
              <w:lang w:eastAsia="en-AU"/>
            </w:rPr>
            <mc:AlternateContent>
              <mc:Choice Requires="wps">
                <w:drawing>
                  <wp:inline distT="0" distB="0" distL="0" distR="0" wp14:anchorId="14A61265" wp14:editId="14A61266">
                    <wp:extent cx="454527" cy="454527"/>
                    <wp:effectExtent l="0" t="0" r="3175" b="3175"/>
                    <wp:docPr id="471" name="Oval 47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54527" cy="454527"/>
                            </a:xfrm>
                            <a:prstGeom prst="ellipse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A6126B" w14:textId="33AAB0C8" w:rsidR="00E32A7B" w:rsidRPr="00753FA8" w:rsidRDefault="00E32A7B" w:rsidP="00E32A7B">
                                <w:pPr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 w:rsidRPr="00753FA8">
                                  <w:rPr>
                                    <w:color w:val="FFFFFF" w:themeColor="background1"/>
                                  </w:rPr>
                                  <w:fldChar w:fldCharType="begin"/>
                                </w:r>
                                <w:r w:rsidRPr="00753FA8">
                                  <w:rPr>
                                    <w:color w:val="FFFFFF" w:themeColor="background1"/>
                                  </w:rPr>
                                  <w:instrText xml:space="preserve"> PAGE   \* MERGEFORMAT </w:instrText>
                                </w:r>
                                <w:r w:rsidRPr="00753FA8">
                                  <w:rPr>
                                    <w:color w:val="FFFFFF" w:themeColor="background1"/>
                                  </w:rPr>
                                  <w:fldChar w:fldCharType="separate"/>
                                </w:r>
                                <w:r w:rsidR="00B71C32">
                                  <w:rPr>
                                    <w:noProof/>
                                    <w:color w:val="FFFFFF" w:themeColor="background1"/>
                                  </w:rPr>
                                  <w:t>2</w:t>
                                </w:r>
                                <w:r w:rsidRPr="00753FA8">
                                  <w:rPr>
                                    <w:noProof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oval w14:anchorId="14A61265" id="Oval 471" o:spid="_x0000_s1026" style="width:35.8pt;height:3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" fillcolor="#40ad48 [3215]" stroked="f" strokeweight="1pt">
                    <v:stroke joinstyle="miter"/>
                    <v:textbox inset="0,0,0,0">
                      <w:txbxContent>
                        <w:p w14:paraId="14A6126B" w14:textId="33AAB0C8" w:rsidR="00E32A7B" w:rsidRPr="00753FA8" w:rsidRDefault="00E32A7B" w:rsidP="00E32A7B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753FA8">
                            <w:rPr>
                              <w:color w:val="FFFFFF" w:themeColor="background1"/>
                            </w:rPr>
                            <w:fldChar w:fldCharType="begin"/>
                          </w:r>
                          <w:r w:rsidRPr="00753FA8">
                            <w:rPr>
                              <w:color w:val="FFFFFF" w:themeColor="background1"/>
                            </w:rPr>
                            <w:instrText xml:space="preserve"> PAGE   \* MERGEFORMAT </w:instrText>
                          </w:r>
                          <w:r w:rsidRPr="00753FA8">
                            <w:rPr>
                              <w:color w:val="FFFFFF" w:themeColor="background1"/>
                            </w:rPr>
                            <w:fldChar w:fldCharType="separate"/>
                          </w:r>
                          <w:r w:rsidR="00B71C32">
                            <w:rPr>
                              <w:noProof/>
                              <w:color w:val="FFFFFF" w:themeColor="background1"/>
                            </w:rPr>
                            <w:t>2</w:t>
                          </w:r>
                          <w:r w:rsidRPr="00753FA8"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  <w10:anchorlock/>
                  </v:oval>
                </w:pict>
              </mc:Fallback>
            </mc:AlternateContent>
          </w:r>
        </w:p>
      </w:tc>
    </w:tr>
  </w:tbl>
  <w:p w14:paraId="14A6125D" w14:textId="77777777" w:rsidR="00564827" w:rsidRPr="00E32A7B" w:rsidRDefault="00564827" w:rsidP="00E32A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61260" w14:textId="77777777" w:rsidR="00FD024D" w:rsidRDefault="006354B2" w:rsidP="00753FA8">
    <w:pPr>
      <w:pStyle w:val="Footer"/>
      <w:jc w:val="cen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A61269" wp14:editId="14A6126A">
              <wp:simplePos x="0" y="0"/>
              <wp:positionH relativeFrom="column">
                <wp:posOffset>1875</wp:posOffset>
              </wp:positionH>
              <wp:positionV relativeFrom="paragraph">
                <wp:posOffset>61757</wp:posOffset>
              </wp:positionV>
              <wp:extent cx="6453505" cy="664845"/>
              <wp:effectExtent l="0" t="0" r="4445" b="1905"/>
              <wp:wrapNone/>
              <wp:docPr id="476" name="Rounded Rectangle 4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3505" cy="664845"/>
                      </a:xfrm>
                      <a:prstGeom prst="roundRect">
                        <a:avLst>
                          <a:gd name="adj" fmla="val 30809"/>
                        </a:avLst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A6126C" w14:textId="77777777" w:rsidR="00FD024D" w:rsidRDefault="00FD024D" w:rsidP="00FD024D">
                          <w:pPr>
                            <w:jc w:val="center"/>
                          </w:pPr>
                          <w:r w:rsidRPr="00FD024D"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14A6126D" wp14:editId="14A6126E">
                                <wp:extent cx="2361063" cy="257888"/>
                                <wp:effectExtent l="0" t="0" r="1270" b="8890"/>
                                <wp:docPr id="478" name="Picture 47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14270" cy="27462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4A61269" id="Rounded Rectangle 476" o:spid="_x0000_s1027" style="position:absolute;left:0;text-align:left;margin-left:.15pt;margin-top:4.85pt;width:508.15pt;height:52.3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01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" fillcolor="#252628 [3213]" stroked="f" strokeweight="1pt">
              <v:stroke joinstyle="miter"/>
              <v:textbox>
                <w:txbxContent>
                  <w:p w14:paraId="14A6126C" w14:textId="77777777" w:rsidR="00FD024D" w:rsidRDefault="00FD024D" w:rsidP="00FD024D">
                    <w:pPr>
                      <w:jc w:val="center"/>
                    </w:pPr>
                    <w:r w:rsidRPr="00FD024D">
                      <w:rPr>
                        <w:noProof/>
                        <w:lang w:eastAsia="en-AU"/>
                      </w:rPr>
                      <w:drawing>
                        <wp:inline distT="0" distB="0" distL="0" distR="0" wp14:anchorId="14A6126D" wp14:editId="14A6126E">
                          <wp:extent cx="2361063" cy="257888"/>
                          <wp:effectExtent l="0" t="0" r="1270" b="8890"/>
                          <wp:docPr id="478" name="Picture 47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14270" cy="2746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  <w:p w14:paraId="14A61261" w14:textId="77777777" w:rsidR="00FD024D" w:rsidRDefault="00FD024D" w:rsidP="00753FA8">
    <w:pPr>
      <w:pStyle w:val="Footer"/>
      <w:jc w:val="center"/>
    </w:pPr>
  </w:p>
  <w:p w14:paraId="14A61262" w14:textId="77777777" w:rsidR="00FD024D" w:rsidRDefault="00FD024D" w:rsidP="00753FA8">
    <w:pPr>
      <w:pStyle w:val="Footer"/>
      <w:jc w:val="center"/>
    </w:pPr>
  </w:p>
  <w:p w14:paraId="14A61263" w14:textId="77777777" w:rsidR="00FD024D" w:rsidRDefault="00FD024D" w:rsidP="00753FA8">
    <w:pPr>
      <w:pStyle w:val="Footer"/>
      <w:jc w:val="center"/>
    </w:pPr>
  </w:p>
  <w:p w14:paraId="14A61264" w14:textId="77777777" w:rsidR="00FD024D" w:rsidRDefault="00FD024D" w:rsidP="00FD0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C7758" w14:textId="77777777" w:rsidR="00025FEE" w:rsidRDefault="00025FEE" w:rsidP="0067396C">
      <w:pPr>
        <w:spacing w:before="0" w:after="0"/>
      </w:pPr>
      <w:r>
        <w:separator/>
      </w:r>
    </w:p>
  </w:footnote>
  <w:footnote w:type="continuationSeparator" w:id="0">
    <w:p w14:paraId="6C6AE4E1" w14:textId="77777777" w:rsidR="00025FEE" w:rsidRDefault="00025FEE" w:rsidP="0067396C">
      <w:pPr>
        <w:spacing w:before="0" w:after="0"/>
      </w:pPr>
      <w:r>
        <w:continuationSeparator/>
      </w:r>
    </w:p>
  </w:footnote>
  <w:footnote w:type="continuationNotice" w:id="1">
    <w:p w14:paraId="0F2FFE56" w14:textId="77777777" w:rsidR="00025FEE" w:rsidRDefault="00025FE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8B7A8" w14:textId="431330CA" w:rsidR="0078532D" w:rsidRDefault="0078532D" w:rsidP="0078532D">
    <w:pPr>
      <w:pStyle w:val="Header"/>
    </w:pPr>
  </w:p>
  <w:p w14:paraId="7A5A6D90" w14:textId="52439A9C" w:rsidR="0078532D" w:rsidRDefault="00511F4D" w:rsidP="0078532D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1" behindDoc="1" locked="0" layoutInCell="1" allowOverlap="1" wp14:anchorId="7725EC55" wp14:editId="2375823B">
          <wp:simplePos x="0" y="0"/>
          <wp:positionH relativeFrom="margin">
            <wp:align>right</wp:align>
          </wp:positionH>
          <wp:positionV relativeFrom="paragraph">
            <wp:posOffset>10796</wp:posOffset>
          </wp:positionV>
          <wp:extent cx="1018687" cy="835034"/>
          <wp:effectExtent l="0" t="0" r="0" b="3175"/>
          <wp:wrapNone/>
          <wp:docPr id="464" name="Picture 464" descr="U:\2014 Lady Cilento Hosptial\New CHF Branding\Children's Hospital Foundation - Brand Assets for Suppliers\Logo\ChildrensHospitalFoundationLogo-RGB-Portrait-with-ClearSpac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:\2014 Lady Cilento Hosptial\New CHF Branding\Children's Hospital Foundation - Brand Assets for Suppliers\Logo\ChildrensHospitalFoundationLogo-RGB-Portrait-with-ClearSpac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8687" cy="835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A69AD7" w14:textId="6D81F647" w:rsidR="0050785D" w:rsidRPr="006D1661" w:rsidRDefault="00A11AD0" w:rsidP="0050785D">
    <w:pPr>
      <w:pStyle w:val="Heading1"/>
      <w:spacing w:before="0" w:after="0"/>
    </w:pPr>
    <w:r>
      <w:t>2021</w:t>
    </w:r>
    <w:r w:rsidR="00C87E56">
      <w:t xml:space="preserve"> </w:t>
    </w:r>
    <w:r w:rsidR="006E423D">
      <w:t>Working Wonders</w:t>
    </w:r>
    <w:r w:rsidR="0050785D">
      <w:t xml:space="preserve"> Grant Round</w:t>
    </w:r>
  </w:p>
  <w:p w14:paraId="14A6125E" w14:textId="17D365A9" w:rsidR="0067396C" w:rsidRDefault="0067396C" w:rsidP="007853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E941B2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360"/>
      </w:pPr>
      <w:rPr>
        <w:rFonts w:ascii="Symbol" w:hAnsi="Symbol" w:hint="default"/>
      </w:rPr>
    </w:lvl>
  </w:abstractNum>
  <w:abstractNum w:abstractNumId="1" w15:restartNumberingAfterBreak="0">
    <w:nsid w:val="22956E15"/>
    <w:multiLevelType w:val="hybridMultilevel"/>
    <w:tmpl w:val="ECEA5724"/>
    <w:lvl w:ilvl="0" w:tplc="0C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254636F5"/>
    <w:multiLevelType w:val="hybridMultilevel"/>
    <w:tmpl w:val="4C722212"/>
    <w:lvl w:ilvl="0" w:tplc="03AE977E">
      <w:start w:val="1"/>
      <w:numFmt w:val="bullet"/>
      <w:lvlText w:val="£"/>
      <w:lvlJc w:val="left"/>
      <w:pPr>
        <w:ind w:left="1866" w:hanging="360"/>
      </w:pPr>
      <w:rPr>
        <w:rFonts w:ascii="Wingdings 2" w:hAnsi="Wingdings 2" w:hint="default"/>
      </w:rPr>
    </w:lvl>
    <w:lvl w:ilvl="1" w:tplc="0C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0">
    <w:nsid w:val="257A69AB"/>
    <w:multiLevelType w:val="hybridMultilevel"/>
    <w:tmpl w:val="4832FD46"/>
    <w:lvl w:ilvl="0" w:tplc="03AE977E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D6D82"/>
    <w:multiLevelType w:val="hybridMultilevel"/>
    <w:tmpl w:val="B6380A0E"/>
    <w:lvl w:ilvl="0" w:tplc="0C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 w15:restartNumberingAfterBreak="0">
    <w:nsid w:val="523455A1"/>
    <w:multiLevelType w:val="hybridMultilevel"/>
    <w:tmpl w:val="3A02D990"/>
    <w:lvl w:ilvl="0" w:tplc="22F0A562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74AA7D6">
      <w:start w:val="1"/>
      <w:numFmt w:val="lowerRoman"/>
      <w:lvlText w:val="(%3)"/>
      <w:lvlJc w:val="left"/>
      <w:pPr>
        <w:ind w:left="2520" w:hanging="720"/>
      </w:pPr>
      <w:rPr>
        <w:rFonts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548FB"/>
    <w:multiLevelType w:val="hybridMultilevel"/>
    <w:tmpl w:val="1A14B8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D2C2E18"/>
    <w:multiLevelType w:val="hybridMultilevel"/>
    <w:tmpl w:val="7F78B822"/>
    <w:lvl w:ilvl="0" w:tplc="908A9E54">
      <w:start w:val="1"/>
      <w:numFmt w:val="bullet"/>
      <w:pStyle w:val="BulletList"/>
      <w:lvlText w:val=""/>
      <w:lvlJc w:val="left"/>
      <w:pPr>
        <w:ind w:left="720" w:hanging="360"/>
      </w:pPr>
      <w:rPr>
        <w:rFonts w:ascii="Symbol" w:hAnsi="Symbol" w:hint="default"/>
        <w:color w:val="40AD48" w:themeColor="text2"/>
        <w:u w:color="FFFFFF" w:themeColor="background1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B45EF"/>
    <w:multiLevelType w:val="hybridMultilevel"/>
    <w:tmpl w:val="663C99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85474A"/>
    <w:multiLevelType w:val="hybridMultilevel"/>
    <w:tmpl w:val="5148C5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8C1"/>
    <w:rsid w:val="00022574"/>
    <w:rsid w:val="00025FEE"/>
    <w:rsid w:val="00037FA7"/>
    <w:rsid w:val="000567E3"/>
    <w:rsid w:val="000614A9"/>
    <w:rsid w:val="000777DE"/>
    <w:rsid w:val="00083689"/>
    <w:rsid w:val="00090BB7"/>
    <w:rsid w:val="00091B44"/>
    <w:rsid w:val="000B3866"/>
    <w:rsid w:val="000B7DCF"/>
    <w:rsid w:val="000D5EB2"/>
    <w:rsid w:val="00100EA5"/>
    <w:rsid w:val="0010116F"/>
    <w:rsid w:val="001040D4"/>
    <w:rsid w:val="00117186"/>
    <w:rsid w:val="001176A6"/>
    <w:rsid w:val="001177A1"/>
    <w:rsid w:val="001B0CFB"/>
    <w:rsid w:val="001B60A2"/>
    <w:rsid w:val="001B6D96"/>
    <w:rsid w:val="001C6903"/>
    <w:rsid w:val="001E048E"/>
    <w:rsid w:val="0020686F"/>
    <w:rsid w:val="00247579"/>
    <w:rsid w:val="002516B9"/>
    <w:rsid w:val="0025354A"/>
    <w:rsid w:val="00256F4A"/>
    <w:rsid w:val="00275A22"/>
    <w:rsid w:val="00277F30"/>
    <w:rsid w:val="002844ED"/>
    <w:rsid w:val="002C29B4"/>
    <w:rsid w:val="002D2801"/>
    <w:rsid w:val="002F43BF"/>
    <w:rsid w:val="00312F29"/>
    <w:rsid w:val="0032280B"/>
    <w:rsid w:val="003374FF"/>
    <w:rsid w:val="0035305D"/>
    <w:rsid w:val="00355402"/>
    <w:rsid w:val="00383EB6"/>
    <w:rsid w:val="00393392"/>
    <w:rsid w:val="003A48FE"/>
    <w:rsid w:val="003B2FB6"/>
    <w:rsid w:val="003D0D05"/>
    <w:rsid w:val="003D3B1A"/>
    <w:rsid w:val="00427156"/>
    <w:rsid w:val="004373C8"/>
    <w:rsid w:val="0044260E"/>
    <w:rsid w:val="00460EB3"/>
    <w:rsid w:val="00477840"/>
    <w:rsid w:val="004B67CA"/>
    <w:rsid w:val="00501178"/>
    <w:rsid w:val="00506945"/>
    <w:rsid w:val="0050785D"/>
    <w:rsid w:val="00511F4D"/>
    <w:rsid w:val="005160DA"/>
    <w:rsid w:val="005217CD"/>
    <w:rsid w:val="00543BB2"/>
    <w:rsid w:val="00564827"/>
    <w:rsid w:val="005861F0"/>
    <w:rsid w:val="005A5628"/>
    <w:rsid w:val="005C1D01"/>
    <w:rsid w:val="005D10B2"/>
    <w:rsid w:val="005D1AAF"/>
    <w:rsid w:val="005E2769"/>
    <w:rsid w:val="00603475"/>
    <w:rsid w:val="00617561"/>
    <w:rsid w:val="006354B2"/>
    <w:rsid w:val="0065187F"/>
    <w:rsid w:val="0067396C"/>
    <w:rsid w:val="00690607"/>
    <w:rsid w:val="006E423D"/>
    <w:rsid w:val="006F6C30"/>
    <w:rsid w:val="007074B5"/>
    <w:rsid w:val="00715FC2"/>
    <w:rsid w:val="00727B7D"/>
    <w:rsid w:val="007401D3"/>
    <w:rsid w:val="0074553D"/>
    <w:rsid w:val="0074704B"/>
    <w:rsid w:val="0075201D"/>
    <w:rsid w:val="00753FA8"/>
    <w:rsid w:val="00757404"/>
    <w:rsid w:val="00774B1D"/>
    <w:rsid w:val="0078532D"/>
    <w:rsid w:val="007D0EE4"/>
    <w:rsid w:val="007D2B24"/>
    <w:rsid w:val="00813009"/>
    <w:rsid w:val="00813267"/>
    <w:rsid w:val="008177AB"/>
    <w:rsid w:val="00856D32"/>
    <w:rsid w:val="00862C7C"/>
    <w:rsid w:val="008676A7"/>
    <w:rsid w:val="00893D11"/>
    <w:rsid w:val="008D3C54"/>
    <w:rsid w:val="00923A34"/>
    <w:rsid w:val="00926E32"/>
    <w:rsid w:val="009C5FC2"/>
    <w:rsid w:val="009C713A"/>
    <w:rsid w:val="009E7E0C"/>
    <w:rsid w:val="00A11AD0"/>
    <w:rsid w:val="00A14A36"/>
    <w:rsid w:val="00A26707"/>
    <w:rsid w:val="00A4011C"/>
    <w:rsid w:val="00A40F19"/>
    <w:rsid w:val="00A5798A"/>
    <w:rsid w:val="00A862C3"/>
    <w:rsid w:val="00A96DF7"/>
    <w:rsid w:val="00AB7C64"/>
    <w:rsid w:val="00AC10C8"/>
    <w:rsid w:val="00B1222A"/>
    <w:rsid w:val="00B15CC0"/>
    <w:rsid w:val="00B21650"/>
    <w:rsid w:val="00B2188B"/>
    <w:rsid w:val="00B421D2"/>
    <w:rsid w:val="00B53530"/>
    <w:rsid w:val="00B71C32"/>
    <w:rsid w:val="00B83D9C"/>
    <w:rsid w:val="00BA64FD"/>
    <w:rsid w:val="00C02856"/>
    <w:rsid w:val="00C05682"/>
    <w:rsid w:val="00C069CF"/>
    <w:rsid w:val="00C438DE"/>
    <w:rsid w:val="00C81DD8"/>
    <w:rsid w:val="00C87E56"/>
    <w:rsid w:val="00C92626"/>
    <w:rsid w:val="00CA39C6"/>
    <w:rsid w:val="00CA43DE"/>
    <w:rsid w:val="00CB4D02"/>
    <w:rsid w:val="00D0074A"/>
    <w:rsid w:val="00D10ED4"/>
    <w:rsid w:val="00D1700D"/>
    <w:rsid w:val="00D449B2"/>
    <w:rsid w:val="00D61BBD"/>
    <w:rsid w:val="00D64B13"/>
    <w:rsid w:val="00D8345A"/>
    <w:rsid w:val="00DD7339"/>
    <w:rsid w:val="00E069AC"/>
    <w:rsid w:val="00E14BC2"/>
    <w:rsid w:val="00E32A7B"/>
    <w:rsid w:val="00E43E1A"/>
    <w:rsid w:val="00E47F49"/>
    <w:rsid w:val="00E67152"/>
    <w:rsid w:val="00ED135B"/>
    <w:rsid w:val="00ED28C1"/>
    <w:rsid w:val="00ED3475"/>
    <w:rsid w:val="00ED584A"/>
    <w:rsid w:val="00ED729D"/>
    <w:rsid w:val="00F01FBE"/>
    <w:rsid w:val="00F221C9"/>
    <w:rsid w:val="00F41337"/>
    <w:rsid w:val="00F74AC2"/>
    <w:rsid w:val="00F92CC9"/>
    <w:rsid w:val="00F96940"/>
    <w:rsid w:val="00FD024D"/>
    <w:rsid w:val="00FF24D1"/>
    <w:rsid w:val="0527CF2D"/>
    <w:rsid w:val="05D11B36"/>
    <w:rsid w:val="05D5C887"/>
    <w:rsid w:val="07208FEA"/>
    <w:rsid w:val="0DCAD89B"/>
    <w:rsid w:val="0EFA578E"/>
    <w:rsid w:val="1075A197"/>
    <w:rsid w:val="11F5F591"/>
    <w:rsid w:val="145FBA0C"/>
    <w:rsid w:val="179A21CB"/>
    <w:rsid w:val="1999BEFD"/>
    <w:rsid w:val="1BC8CB88"/>
    <w:rsid w:val="1C0DCE8A"/>
    <w:rsid w:val="25981E28"/>
    <w:rsid w:val="267EA89D"/>
    <w:rsid w:val="2907D559"/>
    <w:rsid w:val="2E92A832"/>
    <w:rsid w:val="2EA516B8"/>
    <w:rsid w:val="327B8CC7"/>
    <w:rsid w:val="32FC3291"/>
    <w:rsid w:val="36606C2E"/>
    <w:rsid w:val="3C448085"/>
    <w:rsid w:val="3C47CE80"/>
    <w:rsid w:val="3D6A5544"/>
    <w:rsid w:val="3FAA23C4"/>
    <w:rsid w:val="3FDA7C90"/>
    <w:rsid w:val="43B8D032"/>
    <w:rsid w:val="4554A093"/>
    <w:rsid w:val="46F070F4"/>
    <w:rsid w:val="472C3604"/>
    <w:rsid w:val="4802F11C"/>
    <w:rsid w:val="488C4155"/>
    <w:rsid w:val="48B2813C"/>
    <w:rsid w:val="4D717725"/>
    <w:rsid w:val="4F2FA398"/>
    <w:rsid w:val="505BF3D6"/>
    <w:rsid w:val="50A46AC4"/>
    <w:rsid w:val="567D3F04"/>
    <w:rsid w:val="5CE3D568"/>
    <w:rsid w:val="5F17D8FA"/>
    <w:rsid w:val="625E4C75"/>
    <w:rsid w:val="6370F20E"/>
    <w:rsid w:val="64606495"/>
    <w:rsid w:val="6569B2CB"/>
    <w:rsid w:val="6FF85F18"/>
    <w:rsid w:val="72C81A6B"/>
    <w:rsid w:val="75D6B0A3"/>
    <w:rsid w:val="78964C44"/>
    <w:rsid w:val="790E5165"/>
    <w:rsid w:val="79A33794"/>
    <w:rsid w:val="7B8125EF"/>
    <w:rsid w:val="7C586CF5"/>
    <w:rsid w:val="7D27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61223"/>
  <w15:chartTrackingRefBased/>
  <w15:docId w15:val="{A751B6D1-D9B4-4DAB-ADBA-B66F12BB5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A2"/>
    <w:pPr>
      <w:spacing w:before="120" w:after="120" w:line="240" w:lineRule="auto"/>
    </w:pPr>
    <w:rPr>
      <w:rFonts w:ascii="Arial" w:hAnsi="Arial"/>
      <w:color w:val="252628" w:themeColor="text1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1700D"/>
    <w:pPr>
      <w:keepNext/>
      <w:keepLines/>
      <w:kinsoku w:val="0"/>
      <w:overflowPunct w:val="0"/>
      <w:spacing w:before="360"/>
      <w:outlineLvl w:val="0"/>
    </w:pPr>
    <w:rPr>
      <w:rFonts w:eastAsiaTheme="majorEastAsia" w:cstheme="majorBidi"/>
      <w:color w:val="40AD48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392"/>
    <w:pPr>
      <w:keepNext/>
      <w:keepLines/>
      <w:outlineLvl w:val="1"/>
    </w:pPr>
    <w:rPr>
      <w:rFonts w:eastAsiaTheme="majorEastAsia" w:cstheme="majorBidi"/>
      <w:color w:val="40AD48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D584A"/>
    <w:pPr>
      <w:keepNext/>
      <w:keepLines/>
      <w:spacing w:before="40" w:after="0"/>
      <w:outlineLvl w:val="2"/>
    </w:pPr>
    <w:rPr>
      <w:rFonts w:eastAsiaTheme="majorEastAsia" w:cstheme="majorBidi"/>
      <w:color w:val="8A898C" w:themeColor="accent6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83D9C"/>
    <w:pPr>
      <w:spacing w:after="0" w:line="240" w:lineRule="auto"/>
    </w:pPr>
    <w:rPr>
      <w:rFonts w:ascii="Arial" w:hAnsi="Arial"/>
      <w:color w:val="252628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D1700D"/>
    <w:rPr>
      <w:rFonts w:ascii="Arial" w:eastAsiaTheme="majorEastAsia" w:hAnsi="Arial" w:cstheme="majorBidi"/>
      <w:color w:val="40AD48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3392"/>
    <w:rPr>
      <w:rFonts w:ascii="Arial" w:eastAsiaTheme="majorEastAsia" w:hAnsi="Arial" w:cstheme="majorBidi"/>
      <w:color w:val="40AD48" w:themeColor="text2"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60A2"/>
    <w:pPr>
      <w:numPr>
        <w:ilvl w:val="1"/>
      </w:numPr>
      <w:spacing w:after="160"/>
    </w:pPr>
    <w:rPr>
      <w:rFonts w:eastAsiaTheme="minorEastAsia"/>
      <w:color w:val="8A898C" w:themeColor="accent6"/>
      <w:spacing w:val="15"/>
      <w:sz w:val="16"/>
    </w:rPr>
  </w:style>
  <w:style w:type="character" w:customStyle="1" w:styleId="SubtitleChar">
    <w:name w:val="Subtitle Char"/>
    <w:basedOn w:val="DefaultParagraphFont"/>
    <w:link w:val="Subtitle"/>
    <w:uiPriority w:val="11"/>
    <w:rsid w:val="001B60A2"/>
    <w:rPr>
      <w:rFonts w:ascii="Arial" w:eastAsiaTheme="minorEastAsia" w:hAnsi="Arial"/>
      <w:color w:val="8A898C" w:themeColor="accent6"/>
      <w:spacing w:val="15"/>
      <w:sz w:val="16"/>
    </w:rPr>
  </w:style>
  <w:style w:type="paragraph" w:styleId="Quote">
    <w:name w:val="Quote"/>
    <w:basedOn w:val="Normal"/>
    <w:next w:val="Normal"/>
    <w:link w:val="QuoteChar"/>
    <w:uiPriority w:val="29"/>
    <w:rsid w:val="001B60A2"/>
    <w:pPr>
      <w:framePr w:wrap="around" w:vAnchor="text" w:hAnchor="text" w:y="1"/>
      <w:pBdr>
        <w:top w:val="single" w:sz="4" w:space="5" w:color="40AD48" w:themeColor="text2"/>
        <w:bottom w:val="single" w:sz="4" w:space="5" w:color="40AD48" w:themeColor="text2"/>
      </w:pBdr>
      <w:spacing w:before="320" w:after="280"/>
      <w:jc w:val="center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1B60A2"/>
    <w:rPr>
      <w:rFonts w:ascii="Arial" w:hAnsi="Arial"/>
      <w:iCs/>
      <w:color w:val="252628" w:themeColor="text1"/>
    </w:rPr>
  </w:style>
  <w:style w:type="paragraph" w:styleId="ListParagraph">
    <w:name w:val="List Paragraph"/>
    <w:basedOn w:val="Normal"/>
    <w:autoRedefine/>
    <w:uiPriority w:val="34"/>
    <w:qFormat/>
    <w:rsid w:val="0050785D"/>
    <w:pPr>
      <w:numPr>
        <w:numId w:val="7"/>
      </w:numPr>
      <w:spacing w:before="0"/>
    </w:pPr>
    <w:rPr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ED584A"/>
    <w:rPr>
      <w:rFonts w:ascii="Arial" w:eastAsiaTheme="majorEastAsia" w:hAnsi="Arial" w:cstheme="majorBidi"/>
      <w:color w:val="8A898C" w:themeColor="accent6"/>
      <w:sz w:val="28"/>
      <w:szCs w:val="24"/>
    </w:rPr>
  </w:style>
  <w:style w:type="paragraph" w:styleId="NormalWeb">
    <w:name w:val="Normal (Web)"/>
    <w:basedOn w:val="Normal"/>
    <w:uiPriority w:val="99"/>
    <w:semiHidden/>
    <w:unhideWhenUsed/>
    <w:rsid w:val="00ED58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en-AU"/>
    </w:rPr>
  </w:style>
  <w:style w:type="paragraph" w:customStyle="1" w:styleId="BulletList">
    <w:name w:val="Bullet List"/>
    <w:basedOn w:val="Normal"/>
    <w:next w:val="ListBullet"/>
    <w:link w:val="BulletListChar"/>
    <w:autoRedefine/>
    <w:qFormat/>
    <w:rsid w:val="00C02856"/>
    <w:pPr>
      <w:numPr>
        <w:numId w:val="2"/>
      </w:numPr>
      <w:ind w:left="360"/>
    </w:pPr>
  </w:style>
  <w:style w:type="paragraph" w:styleId="Header">
    <w:name w:val="header"/>
    <w:basedOn w:val="Normal"/>
    <w:link w:val="HeaderChar"/>
    <w:uiPriority w:val="99"/>
    <w:unhideWhenUsed/>
    <w:rsid w:val="0067396C"/>
    <w:pPr>
      <w:tabs>
        <w:tab w:val="center" w:pos="4513"/>
        <w:tab w:val="right" w:pos="9026"/>
      </w:tabs>
      <w:spacing w:before="0" w:after="0"/>
    </w:pPr>
  </w:style>
  <w:style w:type="paragraph" w:styleId="ListBullet">
    <w:name w:val="List Bullet"/>
    <w:basedOn w:val="Normal"/>
    <w:uiPriority w:val="99"/>
    <w:semiHidden/>
    <w:unhideWhenUsed/>
    <w:rsid w:val="00C02856"/>
    <w:pPr>
      <w:numPr>
        <w:numId w:val="1"/>
      </w:numPr>
      <w:contextualSpacing/>
    </w:pPr>
  </w:style>
  <w:style w:type="character" w:customStyle="1" w:styleId="BulletListChar">
    <w:name w:val="Bullet List Char"/>
    <w:basedOn w:val="DefaultParagraphFont"/>
    <w:link w:val="BulletList"/>
    <w:rsid w:val="00C02856"/>
    <w:rPr>
      <w:rFonts w:ascii="Arial" w:hAnsi="Arial"/>
      <w:color w:val="252628" w:themeColor="text1"/>
    </w:rPr>
  </w:style>
  <w:style w:type="character" w:customStyle="1" w:styleId="HeaderChar">
    <w:name w:val="Header Char"/>
    <w:basedOn w:val="DefaultParagraphFont"/>
    <w:link w:val="Header"/>
    <w:uiPriority w:val="99"/>
    <w:rsid w:val="0067396C"/>
    <w:rPr>
      <w:rFonts w:ascii="Arial" w:hAnsi="Arial"/>
      <w:color w:val="252628" w:themeColor="text1"/>
    </w:rPr>
  </w:style>
  <w:style w:type="paragraph" w:styleId="Footer">
    <w:name w:val="footer"/>
    <w:basedOn w:val="Normal"/>
    <w:link w:val="FooterChar"/>
    <w:uiPriority w:val="99"/>
    <w:unhideWhenUsed/>
    <w:rsid w:val="0067396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7396C"/>
    <w:rPr>
      <w:rFonts w:ascii="Arial" w:hAnsi="Arial"/>
      <w:color w:val="252628" w:themeColor="text1"/>
    </w:rPr>
  </w:style>
  <w:style w:type="character" w:styleId="PlaceholderText">
    <w:name w:val="Placeholder Text"/>
    <w:basedOn w:val="DefaultParagraphFont"/>
    <w:uiPriority w:val="99"/>
    <w:semiHidden/>
    <w:rsid w:val="0067396C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rsid w:val="0067396C"/>
    <w:rPr>
      <w:rFonts w:ascii="Arial" w:hAnsi="Arial"/>
      <w:color w:val="252628" w:themeColor="text1"/>
    </w:rPr>
  </w:style>
  <w:style w:type="table" w:styleId="TableGrid">
    <w:name w:val="Table Grid"/>
    <w:basedOn w:val="TableNormal"/>
    <w:uiPriority w:val="39"/>
    <w:rsid w:val="0056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54B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4B2"/>
    <w:rPr>
      <w:rFonts w:ascii="Segoe UI" w:hAnsi="Segoe UI" w:cs="Segoe UI"/>
      <w:color w:val="252628" w:themeColor="text1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ED28C1"/>
    <w:pPr>
      <w:widowControl w:val="0"/>
      <w:autoSpaceDE w:val="0"/>
      <w:autoSpaceDN w:val="0"/>
      <w:adjustRightInd w:val="0"/>
      <w:spacing w:before="0" w:after="0"/>
      <w:ind w:left="118"/>
    </w:pPr>
    <w:rPr>
      <w:rFonts w:eastAsiaTheme="minorEastAsia" w:cs="Arial"/>
      <w:color w:val="auto"/>
      <w:lang w:eastAsia="en-AU"/>
    </w:rPr>
  </w:style>
  <w:style w:type="character" w:customStyle="1" w:styleId="BodyTextChar">
    <w:name w:val="Body Text Char"/>
    <w:basedOn w:val="DefaultParagraphFont"/>
    <w:link w:val="BodyText"/>
    <w:uiPriority w:val="1"/>
    <w:rsid w:val="00ED28C1"/>
    <w:rPr>
      <w:rFonts w:ascii="Arial" w:eastAsiaTheme="minorEastAsia" w:hAnsi="Arial" w:cs="Arial"/>
      <w:lang w:eastAsia="en-AU"/>
    </w:rPr>
  </w:style>
  <w:style w:type="paragraph" w:customStyle="1" w:styleId="TableParagraph">
    <w:name w:val="Table Paragraph"/>
    <w:basedOn w:val="Normal"/>
    <w:uiPriority w:val="1"/>
    <w:qFormat/>
    <w:rsid w:val="00ED28C1"/>
    <w:pPr>
      <w:widowControl w:val="0"/>
      <w:autoSpaceDE w:val="0"/>
      <w:autoSpaceDN w:val="0"/>
      <w:adjustRightInd w:val="0"/>
      <w:spacing w:before="0" w:after="0"/>
    </w:pPr>
    <w:rPr>
      <w:rFonts w:ascii="Times New Roman" w:eastAsiaTheme="minorEastAsia" w:hAnsi="Times New Roman" w:cs="Times New Roman"/>
      <w:color w:val="auto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7853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53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532D"/>
    <w:rPr>
      <w:rFonts w:ascii="Arial" w:hAnsi="Arial"/>
      <w:color w:val="252628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532D"/>
    <w:rPr>
      <w:rFonts w:ascii="Arial" w:hAnsi="Arial"/>
      <w:b/>
      <w:bCs/>
      <w:color w:val="252628" w:themeColor="text1"/>
      <w:sz w:val="20"/>
      <w:szCs w:val="20"/>
    </w:rPr>
  </w:style>
  <w:style w:type="character" w:styleId="Hyperlink">
    <w:name w:val="Hyperlink"/>
    <w:basedOn w:val="DefaultParagraphFont"/>
    <w:unhideWhenUsed/>
    <w:rsid w:val="0050785D"/>
    <w:rPr>
      <w:color w:val="0090BA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seys\Documents\Custom%20Office%20Templates\Report%20template%20(A4)%20-%20Children's%20Hospital%20Foundation.dotx" TargetMode="External"/></Relationships>
</file>

<file path=word/theme/theme1.xml><?xml version="1.0" encoding="utf-8"?>
<a:theme xmlns:a="http://schemas.openxmlformats.org/drawingml/2006/main" name="Office Theme">
  <a:themeElements>
    <a:clrScheme name="Children's Hospital Foundation">
      <a:dk1>
        <a:srgbClr val="252628"/>
      </a:dk1>
      <a:lt1>
        <a:sysClr val="window" lastClr="FFFFFF"/>
      </a:lt1>
      <a:dk2>
        <a:srgbClr val="40AD48"/>
      </a:dk2>
      <a:lt2>
        <a:srgbClr val="FFFFFF"/>
      </a:lt2>
      <a:accent1>
        <a:srgbClr val="40AD48"/>
      </a:accent1>
      <a:accent2>
        <a:srgbClr val="AC4398"/>
      </a:accent2>
      <a:accent3>
        <a:srgbClr val="0090BA"/>
      </a:accent3>
      <a:accent4>
        <a:srgbClr val="E14B26"/>
      </a:accent4>
      <a:accent5>
        <a:srgbClr val="E24A9A"/>
      </a:accent5>
      <a:accent6>
        <a:srgbClr val="8A898C"/>
      </a:accent6>
      <a:hlink>
        <a:srgbClr val="0090BA"/>
      </a:hlink>
      <a:folHlink>
        <a:srgbClr val="0090BA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2014-11-01T00:00:00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QMS Document" ma:contentTypeID="0x010100796DB0FE885228448D09C750426528DC009A2DDDD487D3E849AF1E5B1F64B9CA08" ma:contentTypeVersion="16" ma:contentTypeDescription="" ma:contentTypeScope="" ma:versionID="490118dcb6f077a388a90d5d62e13c79">
  <xsd:schema xmlns:xsd="http://www.w3.org/2001/XMLSchema" xmlns:xs="http://www.w3.org/2001/XMLSchema" xmlns:p="http://schemas.microsoft.com/office/2006/metadata/properties" xmlns:ns2="d1986d28-9716-41a7-ac9a-39992e642963" xmlns:ns3="a09e3c00-92c0-4c2a-a157-ad01e449b4d3" xmlns:ns4="d702f370-2c70-40a9-bedd-425e234393ee" targetNamespace="http://schemas.microsoft.com/office/2006/metadata/properties" ma:root="true" ma:fieldsID="0603ccfb0ea8721bb9e0d14d937d5459" ns2:_="" ns3:_="" ns4:_="">
    <xsd:import namespace="d1986d28-9716-41a7-ac9a-39992e642963"/>
    <xsd:import namespace="a09e3c00-92c0-4c2a-a157-ad01e449b4d3"/>
    <xsd:import namespace="d702f370-2c70-40a9-bedd-425e234393ee"/>
    <xsd:element name="properties">
      <xsd:complexType>
        <xsd:sequence>
          <xsd:element name="documentManagement">
            <xsd:complexType>
              <xsd:all>
                <xsd:element ref="ns2:Sub-Function" minOccurs="0"/>
                <xsd:element ref="ns2:Topic" minOccurs="0"/>
                <xsd:element ref="ns2:Year" minOccurs="0"/>
                <xsd:element ref="ns2:Functions" minOccurs="0"/>
                <xsd:element ref="ns2:Doc_x0020_Statu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86d28-9716-41a7-ac9a-39992e642963" elementFormDefault="qualified">
    <xsd:import namespace="http://schemas.microsoft.com/office/2006/documentManagement/types"/>
    <xsd:import namespace="http://schemas.microsoft.com/office/infopath/2007/PartnerControls"/>
    <xsd:element name="Sub-Function" ma:index="8" nillable="true" ma:displayName="Sub-Function" ma:internalName="Sub_x002d_Function">
      <xsd:simpleType>
        <xsd:restriction base="dms:Text">
          <xsd:maxLength value="255"/>
        </xsd:restriction>
      </xsd:simpleType>
    </xsd:element>
    <xsd:element name="Topic" ma:index="9" nillable="true" ma:displayName="Topic" ma:internalName="Topic">
      <xsd:simpleType>
        <xsd:restriction base="dms:Text">
          <xsd:maxLength value="255"/>
        </xsd:restriction>
      </xsd:simpleType>
    </xsd:element>
    <xsd:element name="Year" ma:index="10" nillable="true" ma:displayName="Year" ma:internalName="Year">
      <xsd:simpleType>
        <xsd:restriction base="dms:Number"/>
      </xsd:simpleType>
    </xsd:element>
    <xsd:element name="Functions" ma:index="11" nillable="true" ma:displayName="Functions" ma:format="Dropdown" ma:internalName="Functions">
      <xsd:simpleType>
        <xsd:restriction base="dms:Choice">
          <xsd:enumeration value="Fundraising"/>
          <xsd:enumeration value="Governance"/>
          <xsd:enumeration value="Grants"/>
          <xsd:enumeration value="Marcomms"/>
          <xsd:enumeration value="Operations"/>
          <xsd:enumeration value="Partnerships"/>
          <xsd:enumeration value="Patient - Family"/>
          <xsd:enumeration value="People"/>
          <xsd:enumeration value="Volunteers"/>
          <xsd:enumeration value="Patient - Family"/>
        </xsd:restriction>
      </xsd:simpleType>
    </xsd:element>
    <xsd:element name="Doc_x0020_Status" ma:index="12" nillable="true" ma:displayName="Doc Status" ma:internalName="Doc_x0020_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3c00-92c0-4c2a-a157-ad01e449b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f370-2c70-40a9-bedd-425e234393e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nctions xmlns="d1986d28-9716-41a7-ac9a-39992e642963">Grants</Functions>
    <Topic xmlns="d1986d28-9716-41a7-ac9a-39992e642963">Non-Research</Topic>
    <Doc_x0020_Status xmlns="d1986d28-9716-41a7-ac9a-39992e642963" xsi:nil="true"/>
    <Year xmlns="d1986d28-9716-41a7-ac9a-39992e642963" xsi:nil="true"/>
    <Sub-Function xmlns="d1986d28-9716-41a7-ac9a-39992e642963">Grant Ground</Sub-Function>
    <SharedWithUsers xmlns="d702f370-2c70-40a9-bedd-425e234393ee">
      <UserInfo>
        <DisplayName>Amy Maynard</DisplayName>
        <AccountId>111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C16894-3053-4338-AE78-4D3BD5FF8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F0CDB8-9D2B-427D-8FAD-48305D2F0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986d28-9716-41a7-ac9a-39992e642963"/>
    <ds:schemaRef ds:uri="a09e3c00-92c0-4c2a-a157-ad01e449b4d3"/>
    <ds:schemaRef ds:uri="d702f370-2c70-40a9-bedd-425e23439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3A4681-4283-4160-B58C-DB09086343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7BDE5D-6941-46CB-A0DC-1184F34EF8A1}">
  <ds:schemaRefs>
    <ds:schemaRef ds:uri="http://schemas.microsoft.com/office/2006/metadata/properties"/>
    <ds:schemaRef ds:uri="http://schemas.microsoft.com/office/infopath/2007/PartnerControls"/>
    <ds:schemaRef ds:uri="d1986d28-9716-41a7-ac9a-39992e642963"/>
    <ds:schemaRef ds:uri="d702f370-2c70-40a9-bedd-425e234393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 (A4) - Children's Hospital Foundation</Template>
  <TotalTime>5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Spitler</dc:creator>
  <cp:keywords/>
  <dc:description/>
  <cp:lastModifiedBy>Stephanie Williams</cp:lastModifiedBy>
  <cp:revision>44</cp:revision>
  <cp:lastPrinted>2016-07-22T04:40:00Z</cp:lastPrinted>
  <dcterms:created xsi:type="dcterms:W3CDTF">2019-05-03T03:34:00Z</dcterms:created>
  <dcterms:modified xsi:type="dcterms:W3CDTF">2021-02-15T01:40:00Z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0x010100796DB0FE885228448D09C750426528DC009A2DDDD487D3E849AF1E5B1F64B9CA08</vt:lpwstr>
  </property>
  <property fmtid="{D5CDD505-2E9C-101B-9397-08002B2CF9AE}" pid="3" name="_dlc_DocIdItemGuid">
    <vt:lpwstr>d02d70b3-337f-48fc-a1e8-d3611542eca2</vt:lpwstr>
  </property>
  <property fmtid="{D5CDD505-2E9C-101B-9397-08002B2CF9AE}" pid="4" name="Project">
    <vt:lpwstr>113;#Grants|dbb8500e-76d7-40de-ac16-7348d6c1dd6d</vt:lpwstr>
  </property>
  <property fmtid="{D5CDD505-2E9C-101B-9397-08002B2CF9AE}" pid="5" name="Order">
    <vt:r8>17200</vt:r8>
  </property>
  <property fmtid="{D5CDD505-2E9C-101B-9397-08002B2CF9AE}" pid="6" name="SharedWithUsers">
    <vt:lpwstr>111;#Amy Maynard</vt:lpwstr>
  </property>
  <property fmtid="{D5CDD505-2E9C-101B-9397-08002B2CF9AE}" pid="7" name="Doc ID">
    <vt:lpwstr>https://childrenshospitalfoun.sharepoint.com/sites/Grants/_layouts/15/DocIdRedir.aspx?ID=GRAN-10-173, GRAN-10-173</vt:lpwstr>
  </property>
  <property fmtid="{D5CDD505-2E9C-101B-9397-08002B2CF9AE}" pid="8" name="n4d9f89ea685462eb224324320b23b8d">
    <vt:lpwstr>Grants|dbb8500e-76d7-40de-ac16-7348d6c1dd6d</vt:lpwstr>
  </property>
  <property fmtid="{D5CDD505-2E9C-101B-9397-08002B2CF9AE}" pid="9" name="Function">
    <vt:lpwstr/>
  </property>
  <property fmtid="{D5CDD505-2E9C-101B-9397-08002B2CF9AE}" pid="10" name="c0cfa31884af45a18900360d76529b79">
    <vt:lpwstr/>
  </property>
  <property fmtid="{D5CDD505-2E9C-101B-9397-08002B2CF9AE}" pid="11" name="ComplianceAssetId">
    <vt:lpwstr/>
  </property>
</Properties>
</file>